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267E9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71DA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AC5054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AC505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7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AC5054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AC5054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C5054" w:rsidRPr="00A92C37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นางสาวสุภาวดี คูณศรี</w:t>
            </w:r>
            <w:r w:rsidR="00AC5054" w:rsidRPr="00A92C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AC5054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92C37">
              <w:rPr>
                <w:rFonts w:ascii="TH SarabunPSK" w:hAnsi="TH SarabunPSK" w:cs="TH SarabunPSK" w:hint="cs"/>
                <w:sz w:val="30"/>
                <w:szCs w:val="30"/>
                <w:cs/>
              </w:rPr>
              <w:t>02-0395601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7131DC" w:rsidRDefault="002F054A" w:rsidP="007131DC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AC5054" w:rsidRPr="00A92C3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นางสาวพิมพ์พิศา จินดาธนกิตติ์</w:t>
            </w:r>
          </w:p>
          <w:p w:rsidR="006C7B37" w:rsidRPr="003B7C5A" w:rsidRDefault="006C7B37" w:rsidP="006C7B37">
            <w:pPr>
              <w:tabs>
                <w:tab w:val="left" w:pos="1902"/>
              </w:tabs>
              <w:ind w:left="-83" w:right="-367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C5054" w:rsidRPr="00A92C37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นายชนะพงค์ บุตรละ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C505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C5054" w:rsidRPr="00A92C37">
              <w:rPr>
                <w:rFonts w:ascii="TH SarabunPSK" w:hAnsi="TH SarabunPSK" w:cs="TH SarabunPSK" w:hint="cs"/>
                <w:sz w:val="30"/>
                <w:szCs w:val="30"/>
                <w:cs/>
              </w:rPr>
              <w:t>02-0395602</w:t>
            </w:r>
          </w:p>
          <w:p w:rsidR="006C7B37" w:rsidRPr="006C7B37" w:rsidRDefault="006C7B37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AC505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AC5054" w:rsidRPr="00A92C37">
              <w:rPr>
                <w:rFonts w:ascii="TH SarabunPSK" w:hAnsi="TH SarabunPSK" w:cs="TH SarabunPSK" w:hint="cs"/>
                <w:sz w:val="30"/>
                <w:szCs w:val="30"/>
                <w:cs/>
              </w:rPr>
              <w:t>02-0395604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AC505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C5054" w:rsidRPr="009842C4" w:rsidRDefault="006C7B37" w:rsidP="00AC5054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AC5054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แผนการศึกษาแห่งชาติ พ.ศ. 2560 </w:t>
            </w:r>
            <w:r w:rsidR="00AC5054"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–</w:t>
            </w:r>
            <w:r w:rsidR="00AC5054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="00002BA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AC5054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มีมาตรฐานที่สามารถเชื่อมโยงระหว่างกันได้ </w:t>
            </w:r>
          </w:p>
          <w:p w:rsidR="00AC5054" w:rsidRPr="009842C4" w:rsidRDefault="00431025" w:rsidP="0043102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617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AC5054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เพื่อให้เป้าหมายของแผนการศึกษาแห่งชาติ ฯ แนวทางที่ 4 บรรลุผลสำเร็จ จึงมีแนวทาง</w:t>
            </w:r>
            <w:r w:rsidR="00002BA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AC5054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ในการดำเนินการพัฒนาระบบ/ข้อมูลสารสนเทศ ดังนี้  </w:t>
            </w:r>
          </w:p>
          <w:p w:rsidR="00AC5054" w:rsidRPr="009842C4" w:rsidRDefault="00AC5054" w:rsidP="00431025">
            <w:pPr>
              <w:pStyle w:val="ListParagraph"/>
              <w:tabs>
                <w:tab w:val="left" w:pos="1260"/>
                <w:tab w:val="left" w:pos="1560"/>
                <w:tab w:val="left" w:pos="1701"/>
                <w:tab w:val="left" w:pos="1901"/>
              </w:tabs>
              <w:ind w:left="0" w:right="74" w:firstLine="141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3102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ระบบฐานข้อมูล/สารสนเทศ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AC5054" w:rsidRDefault="00AC5054" w:rsidP="00431025">
            <w:pPr>
              <w:pStyle w:val="ListParagraph"/>
              <w:tabs>
                <w:tab w:val="left" w:pos="1260"/>
                <w:tab w:val="left" w:pos="1560"/>
                <w:tab w:val="left" w:pos="1701"/>
                <w:tab w:val="left" w:pos="1903"/>
              </w:tabs>
              <w:ind w:left="0" w:right="74" w:firstLine="141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3102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</w:t>
            </w:r>
            <w:r w:rsidR="00002BA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ส่วนราชการ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ได้อย่างเหมาะสม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4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81"/>
              <w:gridCol w:w="7087"/>
            </w:tblGrid>
            <w:tr w:rsidR="00A155E3" w:rsidRPr="003B7C5A" w:rsidTr="00CF7F39">
              <w:trPr>
                <w:trHeight w:val="454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C5054" w:rsidRPr="003B7C5A" w:rsidTr="00CF7F39">
              <w:trPr>
                <w:trHeight w:val="283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5054" w:rsidRPr="00F108FD" w:rsidRDefault="00AC5054" w:rsidP="00AC50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5054" w:rsidRPr="009842C4" w:rsidRDefault="00AC5054" w:rsidP="00AC505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AC5054" w:rsidRPr="003B7C5A" w:rsidTr="00CF7F39">
              <w:trPr>
                <w:trHeight w:val="283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5054" w:rsidRPr="00F108FD" w:rsidRDefault="00AC5054" w:rsidP="00AC50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5054" w:rsidRPr="009842C4" w:rsidRDefault="00AC5054" w:rsidP="00AC5054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AC5054" w:rsidRPr="003B7C5A" w:rsidTr="00CF7F39">
              <w:trPr>
                <w:trHeight w:val="283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5054" w:rsidRPr="00F108FD" w:rsidRDefault="00AC5054" w:rsidP="00AC50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5054" w:rsidRPr="009842C4" w:rsidRDefault="00AC5054" w:rsidP="00AC5054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DF134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มาตรฐานรายงานสถิติ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ของหน่วยงาน  จำนวน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AC5054" w:rsidRPr="003B7C5A" w:rsidTr="00CF7F39">
              <w:trPr>
                <w:trHeight w:val="283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5054" w:rsidRPr="00F108FD" w:rsidRDefault="00AC5054" w:rsidP="00AC50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5054" w:rsidRPr="009842C4" w:rsidRDefault="00AC5054" w:rsidP="00AC505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DF134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รายงานสถิติที่นำเสนอผู้</w:t>
                  </w:r>
                  <w:r w:rsidRPr="00DF134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อำนวยการสำนัก</w:t>
                  </w:r>
                  <w:r w:rsidRPr="00DF134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จำนวน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AC5054" w:rsidRPr="003B7C5A" w:rsidTr="00CF7F39">
              <w:trPr>
                <w:trHeight w:val="283"/>
                <w:jc w:val="center"/>
              </w:trPr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5054" w:rsidRPr="00F108FD" w:rsidRDefault="00AC5054" w:rsidP="00AC50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5054" w:rsidRPr="00004F15" w:rsidRDefault="00AC5054" w:rsidP="00AC5054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มีสารสนเทศของหน่วยงานบนระบบสารสนเทศเพื่อการตัดสินใจของผู้บริหาร สกอ. อย่างน้อย 1 รายงาน </w:t>
                  </w:r>
                </w:p>
                <w:p w:rsidR="00AC5054" w:rsidRPr="009842C4" w:rsidRDefault="00AC5054" w:rsidP="00AC5054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C5054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AC5054" w:rsidRPr="009842C4" w:rsidRDefault="00AC5054" w:rsidP="00AC505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276" w:type="dxa"/>
                </w:tcPr>
                <w:p w:rsidR="00AC5054" w:rsidRPr="00180DA2" w:rsidRDefault="00AC5054" w:rsidP="00AC5054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180DA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180DA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180DA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5054" w:rsidRDefault="00807846" w:rsidP="00AC505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</w:p>
                <w:p w:rsidR="00807846" w:rsidRDefault="00807846" w:rsidP="00AC505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5054" w:rsidRDefault="00807846" w:rsidP="00AC505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5054" w:rsidRDefault="00807846" w:rsidP="00AC505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0.6000</w:t>
                  </w:r>
                </w:p>
              </w:tc>
            </w:tr>
          </w:tbl>
          <w:p w:rsidR="002F054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F7F39" w:rsidRPr="003B7C5A" w:rsidRDefault="00CF7F39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E64D69" w:rsidP="000E1AA4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3457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ระบบงานงบประมาณรายจ่ายประจำปี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3457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การจัดทำคำของบประมาณรายจ่ายประจำปีงบประมาณ </w:t>
            </w:r>
            <w:r w:rsidR="00C3457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C34572">
              <w:rPr>
                <w:rFonts w:ascii="TH SarabunPSK" w:hAnsi="TH SarabunPSK" w:cs="TH SarabunPSK" w:hint="cs"/>
                <w:sz w:val="30"/>
                <w:szCs w:val="30"/>
                <w:cs/>
              </w:rPr>
              <w:t>พ.ศ. 2563 ของสำนักงานคณะกรรมการการอุดมศึกษา จะทำการกำหนดช่วงเวลา</w:t>
            </w:r>
            <w:r w:rsidR="000E1AA4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ให้สอดคล้องกับปฏิทินงบประมาณ</w:t>
            </w:r>
            <w:r w:rsidR="000E1AA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C34572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ในการเปิดระบบให้สำนัก/หน่วยงานที่จะขอรับการสนับสนุนงบประมาณรายจ่ายประจำปี เข้ามาบันทึกข้อมูลรายละเอียดคำของบประมาณ โดยสำนักนโยบายและแผนการอุดมศึกษา</w:t>
            </w:r>
            <w:r w:rsidR="00173EC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จะ</w:t>
            </w:r>
            <w:r w:rsidR="002A6CB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จัด</w:t>
            </w:r>
            <w:r w:rsidR="00C3457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ทำหนังสือแจ้งเวียนสำนัก/</w:t>
            </w:r>
            <w:r w:rsidR="005E039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หน่วยงาน</w:t>
            </w:r>
            <w:r w:rsidR="00C3457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ให้จั</w:t>
            </w:r>
            <w:r w:rsidR="005E0398" w:rsidRPr="00876CD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ดทำคำของบประมาณ</w:t>
            </w:r>
            <w:r w:rsidR="00C3457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ฯ ผ่านระบบ</w:t>
            </w:r>
            <w:r w:rsidR="00173EC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เพื่อ</w:t>
            </w:r>
            <w:r w:rsidR="005E0398" w:rsidRPr="00876CD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รวบรวม</w:t>
            </w:r>
            <w:r w:rsidR="00C3457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และ</w:t>
            </w:r>
            <w:r w:rsidR="005E0398" w:rsidRPr="00876CD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ประมวลผลข้อมูลคำของบประมาณรายจ่ายประจำปีงบประมาณ พ.ศ. 256</w:t>
            </w:r>
            <w:r w:rsidR="005E0398" w:rsidRPr="00876CD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3</w:t>
            </w:r>
            <w:r w:rsidR="005E0398" w:rsidRPr="00876CD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C3457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ใน</w:t>
            </w:r>
            <w:r w:rsidR="005E0398" w:rsidRPr="00876CD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ภาพรวม</w:t>
            </w:r>
            <w:r w:rsidR="00173EC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ของสำนักงานคณะกรรมการการอุดมศึกษา</w:t>
            </w:r>
            <w:r w:rsidR="005E0398" w:rsidRPr="00876CD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ส่งสำนักงานปลัดกระทรวงศึกษาธิการ เพื่อจัดทำเป็นภาพรวมกระทรวงศึกษาธิการเสนอรัฐมนตรีว่าการกระทรวงศึก</w:t>
            </w:r>
            <w:r w:rsidR="005E03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ษาธิการ</w:t>
            </w:r>
            <w:r w:rsidR="00C3457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ให้ความ</w:t>
            </w:r>
            <w:r w:rsidR="005E03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เห็นชอบ และส่ง</w:t>
            </w:r>
            <w:r w:rsidR="005E0398" w:rsidRPr="00876CD0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สำนักงบประมาณต่อไป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5E0398" w:rsidRDefault="005E0398" w:rsidP="00834D8E">
            <w:pPr>
              <w:tabs>
                <w:tab w:val="left" w:pos="1192"/>
              </w:tabs>
              <w:ind w:left="34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703BF0">
              <w:rPr>
                <w:rFonts w:ascii="TH SarabunPSK" w:hAnsi="TH SarabunPSK" w:cs="TH SarabunPSK" w:hint="cs"/>
                <w:b/>
                <w:bCs/>
                <w:color w:val="FF0000"/>
                <w:sz w:val="30"/>
                <w:szCs w:val="30"/>
                <w:cs/>
              </w:rPr>
              <w:t xml:space="preserve">   </w:t>
            </w:r>
            <w:r w:rsidRPr="00EB2BA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EB2BA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ความรู้ ความเข้าใจ และความรับผิดชอบต่อกระบวนการจัดทำงบประมาณรายจ่ายประจำปีของผู้จัดทำของแต่ละ</w:t>
            </w:r>
            <w:r w:rsidR="00173EC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สำนัก/หน่วยงาน ในสำนักงานคณะกรรมการการอุดมศึกษา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6C1283" w:rsidRPr="006C1283" w:rsidRDefault="006C1283" w:rsidP="00173EC2">
            <w:pPr>
              <w:pStyle w:val="ListParagraph"/>
              <w:numPr>
                <w:ilvl w:val="0"/>
                <w:numId w:val="8"/>
              </w:numPr>
              <w:tabs>
                <w:tab w:val="left" w:pos="603"/>
              </w:tabs>
              <w:ind w:left="0" w:firstLine="1192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การเปลี่ยนผู้รับผิดชอบในการจัดทำงบประมาณของแต่ละสำนัก/หน่วยงาน</w:t>
            </w:r>
            <w:r w:rsidR="00950AB3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ทำให้ยังขาดความเข้าใจ</w:t>
            </w:r>
            <w:r w:rsidR="00217EA3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ในการบันทึกข้อมูลเข้าสู่ระบบให้ครบถ้วนและสมบูรณ์</w:t>
            </w:r>
          </w:p>
          <w:p w:rsidR="00EE3AD1" w:rsidRPr="00EE3AD1" w:rsidRDefault="00EE3AD1" w:rsidP="00173EC2">
            <w:pPr>
              <w:pStyle w:val="ListParagraph"/>
              <w:numPr>
                <w:ilvl w:val="0"/>
                <w:numId w:val="8"/>
              </w:numPr>
              <w:tabs>
                <w:tab w:val="left" w:pos="603"/>
              </w:tabs>
              <w:ind w:left="0" w:firstLine="1192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การปรับเปลี่ยนวิธีการทำงานด้านการจัดทำงบประมาณรายจ่ายประจำปี</w:t>
            </w:r>
            <w:r w:rsidR="00130CB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รวมทั้งรายละเอียดข้อมูล</w:t>
            </w:r>
            <w:r w:rsidR="00081BA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="00130CB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ในการจัดทำคำของบประมาณ 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ตามพระราชบัญญัติวิธีการงบประมาณ</w:t>
            </w:r>
            <w:r w:rsidR="00130CB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พ.ศ. 2561 ทำให้ระบบยังไม่</w:t>
            </w:r>
            <w:r w:rsidR="00081BA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ครอบคลุม</w:t>
            </w:r>
            <w:r w:rsidR="00130CB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การบันทึกข้อมูลใหม่ในบางรายละเอียด เช่น ข้อมูลผลสัมฤทธิ์ของหน่วยงาน ข้อมูลตัวชี้วัดผลสัมฤทธิ์ เป็นต้น </w:t>
            </w:r>
          </w:p>
          <w:p w:rsidR="000A5220" w:rsidRPr="00173EC2" w:rsidRDefault="00173EC2" w:rsidP="00173EC2">
            <w:pPr>
              <w:pStyle w:val="ListParagraph"/>
              <w:numPr>
                <w:ilvl w:val="0"/>
                <w:numId w:val="8"/>
              </w:numPr>
              <w:tabs>
                <w:tab w:val="left" w:pos="603"/>
              </w:tabs>
              <w:ind w:left="0" w:firstLine="1192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73EC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นโยบายรัฐบาล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ด้านการจัดสรรงบประมาณ</w:t>
            </w:r>
            <w:r w:rsidRPr="00173EC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มีการปรับเปลี่ยนตลอดเวลา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Default="00566AD0" w:rsidP="00FE536D">
            <w:pPr>
              <w:pStyle w:val="ListParagraph"/>
              <w:ind w:left="0" w:firstLine="119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หนังสือด่วนที่สุด ที่ ศธ 0503(4)/ว60 ลงวันที่ 26 ธันวาคม 2561 เรื่อง การจัดทำคำของบประมาณรายจ่ายประจำปีงบประมาณ พ.ศ. 2563</w:t>
            </w:r>
          </w:p>
          <w:p w:rsidR="00FE536D" w:rsidRPr="00FE536D" w:rsidRDefault="00FE536D" w:rsidP="00FE536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0"/>
                <w:szCs w:val="30"/>
              </w:rPr>
              <w:drawing>
                <wp:inline distT="0" distB="0" distL="0" distR="0">
                  <wp:extent cx="5894070" cy="2600960"/>
                  <wp:effectExtent l="0" t="0" r="0" b="889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555485059710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94070" cy="2600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CF7F39">
      <w:headerReference w:type="default" r:id="rId9"/>
      <w:footerReference w:type="even" r:id="rId10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B17" w:rsidRDefault="00D52B17">
      <w:r>
        <w:separator/>
      </w:r>
    </w:p>
  </w:endnote>
  <w:endnote w:type="continuationSeparator" w:id="0">
    <w:p w:rsidR="00D52B17" w:rsidRDefault="00D52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B17" w:rsidRDefault="00D52B17">
      <w:r>
        <w:separator/>
      </w:r>
    </w:p>
  </w:footnote>
  <w:footnote w:type="continuationSeparator" w:id="0">
    <w:p w:rsidR="00D52B17" w:rsidRDefault="00D52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3D02" w:rsidRDefault="00B23D02" w:rsidP="00B23D0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      </w:r>
                          </w:p>
                          <w:p w:rsidR="00B23D02" w:rsidRDefault="00B23D02" w:rsidP="00B23D0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B23D02" w:rsidRDefault="00B23D02" w:rsidP="00B23D0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</w:r>
                    </w:p>
                    <w:p w:rsidR="00B23D02" w:rsidRDefault="00B23D02" w:rsidP="00B23D0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07B1A6A"/>
    <w:multiLevelType w:val="hybridMultilevel"/>
    <w:tmpl w:val="8C4A77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7" w15:restartNumberingAfterBreak="0">
    <w:nsid w:val="7D3767FE"/>
    <w:multiLevelType w:val="hybridMultilevel"/>
    <w:tmpl w:val="BFFE0808"/>
    <w:lvl w:ilvl="0" w:tplc="20B8B058">
      <w:start w:val="1"/>
      <w:numFmt w:val="decimal"/>
      <w:lvlText w:val="%1."/>
      <w:lvlJc w:val="left"/>
      <w:pPr>
        <w:ind w:left="15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74" w:hanging="360"/>
      </w:pPr>
    </w:lvl>
    <w:lvl w:ilvl="2" w:tplc="0409001B" w:tentative="1">
      <w:start w:val="1"/>
      <w:numFmt w:val="lowerRoman"/>
      <w:lvlText w:val="%3."/>
      <w:lvlJc w:val="right"/>
      <w:pPr>
        <w:ind w:left="2994" w:hanging="180"/>
      </w:pPr>
    </w:lvl>
    <w:lvl w:ilvl="3" w:tplc="0409000F" w:tentative="1">
      <w:start w:val="1"/>
      <w:numFmt w:val="decimal"/>
      <w:lvlText w:val="%4."/>
      <w:lvlJc w:val="left"/>
      <w:pPr>
        <w:ind w:left="3714" w:hanging="360"/>
      </w:pPr>
    </w:lvl>
    <w:lvl w:ilvl="4" w:tplc="04090019" w:tentative="1">
      <w:start w:val="1"/>
      <w:numFmt w:val="lowerLetter"/>
      <w:lvlText w:val="%5."/>
      <w:lvlJc w:val="left"/>
      <w:pPr>
        <w:ind w:left="4434" w:hanging="360"/>
      </w:pPr>
    </w:lvl>
    <w:lvl w:ilvl="5" w:tplc="0409001B" w:tentative="1">
      <w:start w:val="1"/>
      <w:numFmt w:val="lowerRoman"/>
      <w:lvlText w:val="%6."/>
      <w:lvlJc w:val="right"/>
      <w:pPr>
        <w:ind w:left="5154" w:hanging="180"/>
      </w:pPr>
    </w:lvl>
    <w:lvl w:ilvl="6" w:tplc="0409000F" w:tentative="1">
      <w:start w:val="1"/>
      <w:numFmt w:val="decimal"/>
      <w:lvlText w:val="%7."/>
      <w:lvlJc w:val="left"/>
      <w:pPr>
        <w:ind w:left="5874" w:hanging="360"/>
      </w:pPr>
    </w:lvl>
    <w:lvl w:ilvl="7" w:tplc="04090019" w:tentative="1">
      <w:start w:val="1"/>
      <w:numFmt w:val="lowerLetter"/>
      <w:lvlText w:val="%8."/>
      <w:lvlJc w:val="left"/>
      <w:pPr>
        <w:ind w:left="6594" w:hanging="360"/>
      </w:pPr>
    </w:lvl>
    <w:lvl w:ilvl="8" w:tplc="0409001B" w:tentative="1">
      <w:start w:val="1"/>
      <w:numFmt w:val="lowerRoman"/>
      <w:lvlText w:val="%9."/>
      <w:lvlJc w:val="right"/>
      <w:pPr>
        <w:ind w:left="7314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2BA3"/>
    <w:rsid w:val="0000360D"/>
    <w:rsid w:val="000246DC"/>
    <w:rsid w:val="00025C73"/>
    <w:rsid w:val="00031EAA"/>
    <w:rsid w:val="000539CC"/>
    <w:rsid w:val="00061364"/>
    <w:rsid w:val="0007652E"/>
    <w:rsid w:val="00081BA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1AA4"/>
    <w:rsid w:val="000E60D4"/>
    <w:rsid w:val="00106E78"/>
    <w:rsid w:val="0012187F"/>
    <w:rsid w:val="00130734"/>
    <w:rsid w:val="00130CB4"/>
    <w:rsid w:val="00135353"/>
    <w:rsid w:val="00154194"/>
    <w:rsid w:val="00173EC2"/>
    <w:rsid w:val="00180DA2"/>
    <w:rsid w:val="0018175B"/>
    <w:rsid w:val="00185E58"/>
    <w:rsid w:val="001B140F"/>
    <w:rsid w:val="001B5DAF"/>
    <w:rsid w:val="001B7B75"/>
    <w:rsid w:val="001C07B4"/>
    <w:rsid w:val="001C18FF"/>
    <w:rsid w:val="001C2A69"/>
    <w:rsid w:val="001C33E5"/>
    <w:rsid w:val="001C39D5"/>
    <w:rsid w:val="001D2FDE"/>
    <w:rsid w:val="001E3D89"/>
    <w:rsid w:val="00217EA3"/>
    <w:rsid w:val="00235C19"/>
    <w:rsid w:val="00241B30"/>
    <w:rsid w:val="00251664"/>
    <w:rsid w:val="002632AB"/>
    <w:rsid w:val="00266EF2"/>
    <w:rsid w:val="00267E9B"/>
    <w:rsid w:val="002847E9"/>
    <w:rsid w:val="002A6CB9"/>
    <w:rsid w:val="002D07A9"/>
    <w:rsid w:val="002D0F9B"/>
    <w:rsid w:val="002D2958"/>
    <w:rsid w:val="002D67F4"/>
    <w:rsid w:val="002E31AA"/>
    <w:rsid w:val="002F054A"/>
    <w:rsid w:val="002F0A94"/>
    <w:rsid w:val="00335C4D"/>
    <w:rsid w:val="00341F24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1025"/>
    <w:rsid w:val="0043284A"/>
    <w:rsid w:val="00433E07"/>
    <w:rsid w:val="00436A70"/>
    <w:rsid w:val="00443E73"/>
    <w:rsid w:val="00453A01"/>
    <w:rsid w:val="004572D8"/>
    <w:rsid w:val="004640F2"/>
    <w:rsid w:val="00466391"/>
    <w:rsid w:val="00471DA4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66AD0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0398"/>
    <w:rsid w:val="005F05DA"/>
    <w:rsid w:val="0060158F"/>
    <w:rsid w:val="0061749F"/>
    <w:rsid w:val="00637718"/>
    <w:rsid w:val="00642568"/>
    <w:rsid w:val="00680463"/>
    <w:rsid w:val="00682347"/>
    <w:rsid w:val="00690952"/>
    <w:rsid w:val="006C1283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775FB"/>
    <w:rsid w:val="007A21D4"/>
    <w:rsid w:val="007A5E7D"/>
    <w:rsid w:val="007E6D75"/>
    <w:rsid w:val="007F194B"/>
    <w:rsid w:val="007F3961"/>
    <w:rsid w:val="007F7EA2"/>
    <w:rsid w:val="00802C6A"/>
    <w:rsid w:val="00807846"/>
    <w:rsid w:val="00815B1B"/>
    <w:rsid w:val="00827BBF"/>
    <w:rsid w:val="00827CB3"/>
    <w:rsid w:val="008328CD"/>
    <w:rsid w:val="00834D8E"/>
    <w:rsid w:val="00841369"/>
    <w:rsid w:val="00841D3C"/>
    <w:rsid w:val="00846868"/>
    <w:rsid w:val="008503D5"/>
    <w:rsid w:val="00854223"/>
    <w:rsid w:val="00854887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50AB3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C5054"/>
    <w:rsid w:val="00AE166A"/>
    <w:rsid w:val="00AF037B"/>
    <w:rsid w:val="00AF0624"/>
    <w:rsid w:val="00AF1D95"/>
    <w:rsid w:val="00B04EAA"/>
    <w:rsid w:val="00B23D02"/>
    <w:rsid w:val="00B26A52"/>
    <w:rsid w:val="00B5406D"/>
    <w:rsid w:val="00B55E51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34572"/>
    <w:rsid w:val="00C6134E"/>
    <w:rsid w:val="00C67D71"/>
    <w:rsid w:val="00CE50B1"/>
    <w:rsid w:val="00CF0196"/>
    <w:rsid w:val="00CF3A4A"/>
    <w:rsid w:val="00CF45AF"/>
    <w:rsid w:val="00CF7F39"/>
    <w:rsid w:val="00D134A9"/>
    <w:rsid w:val="00D26B5D"/>
    <w:rsid w:val="00D43F4A"/>
    <w:rsid w:val="00D45272"/>
    <w:rsid w:val="00D45D22"/>
    <w:rsid w:val="00D52B17"/>
    <w:rsid w:val="00D553D4"/>
    <w:rsid w:val="00D6022A"/>
    <w:rsid w:val="00D63723"/>
    <w:rsid w:val="00D816D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64D69"/>
    <w:rsid w:val="00E70398"/>
    <w:rsid w:val="00E873D6"/>
    <w:rsid w:val="00EC4F92"/>
    <w:rsid w:val="00EE3AD1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38D5"/>
    <w:rsid w:val="00FD5F32"/>
    <w:rsid w:val="00FE536D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012CE5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0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36A75-4547-4760-9356-E2970E9F3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5</cp:revision>
  <cp:lastPrinted>2019-03-26T07:26:00Z</cp:lastPrinted>
  <dcterms:created xsi:type="dcterms:W3CDTF">2019-05-17T02:30:00Z</dcterms:created>
  <dcterms:modified xsi:type="dcterms:W3CDTF">2019-09-03T03:54:00Z</dcterms:modified>
</cp:coreProperties>
</file>